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ED10E" w14:textId="3F281FA5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 w:rsidR="00574D7F">
        <w:fldChar w:fldCharType="begin"/>
      </w:r>
      <w:r w:rsidR="00574D7F">
        <w:instrText xml:space="preserve"> DOCPROPERTY  TSG/WGRef  \* MERGEFORMAT </w:instrText>
      </w:r>
      <w:r w:rsidR="00574D7F">
        <w:fldChar w:fldCharType="separate"/>
      </w:r>
      <w:r>
        <w:rPr>
          <w:b/>
          <w:noProof/>
          <w:sz w:val="24"/>
        </w:rPr>
        <w:t>RAN5</w:t>
      </w:r>
      <w:r w:rsidR="00574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</w:r>
      <w:r w:rsidR="00574D7F">
        <w:fldChar w:fldCharType="begin"/>
      </w:r>
      <w:r w:rsidR="00574D7F">
        <w:instrText xml:space="preserve"> DOCPROPERTY  Tdoc#  \* MERGEFORMAT </w:instrText>
      </w:r>
      <w:r w:rsidR="00574D7F">
        <w:fldChar w:fldCharType="separate"/>
      </w:r>
      <w:r w:rsidRPr="009F4871">
        <w:t xml:space="preserve"> </w:t>
      </w:r>
      <w:r w:rsidRPr="009F4871">
        <w:rPr>
          <w:b/>
          <w:i/>
          <w:noProof/>
          <w:sz w:val="28"/>
        </w:rPr>
        <w:t>R5-24</w:t>
      </w:r>
      <w:r w:rsidR="005028C5" w:rsidRPr="005028C5">
        <w:rPr>
          <w:b/>
          <w:i/>
          <w:noProof/>
          <w:sz w:val="28"/>
        </w:rPr>
        <w:t>433</w:t>
      </w:r>
      <w:r w:rsidR="000224A2">
        <w:rPr>
          <w:b/>
          <w:i/>
          <w:noProof/>
          <w:sz w:val="28"/>
        </w:rPr>
        <w:t>2</w:t>
      </w:r>
      <w:r w:rsidRPr="00707DF0">
        <w:rPr>
          <w:b/>
          <w:i/>
          <w:noProof/>
          <w:sz w:val="28"/>
        </w:rPr>
        <w:t xml:space="preserve"> </w:t>
      </w:r>
      <w:r w:rsidR="00574D7F">
        <w:rPr>
          <w:b/>
          <w:i/>
          <w:noProof/>
          <w:sz w:val="28"/>
        </w:rPr>
        <w:fldChar w:fldCharType="end"/>
      </w:r>
    </w:p>
    <w:p w14:paraId="4BD5D325" w14:textId="3EA6BE22" w:rsidR="00E61721" w:rsidRPr="0022434D" w:rsidRDefault="0078544A" w:rsidP="0078544A">
      <w:pPr>
        <w:pStyle w:val="CRCoverPage"/>
        <w:outlineLvl w:val="0"/>
        <w:rPr>
          <w:b/>
          <w:noProof/>
          <w:sz w:val="24"/>
        </w:rPr>
      </w:pPr>
      <w:r w:rsidRPr="000057CF">
        <w:rPr>
          <w:b/>
          <w:noProof/>
          <w:sz w:val="24"/>
        </w:rPr>
        <w:t>Maastricht, Netherlands, August 19th – August 23rd,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213D8A7" w:rsidR="00E61721" w:rsidRDefault="00855FB7" w:rsidP="000224A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63FC9" w:rsidRPr="00263FC9">
              <w:t>NR</w:t>
            </w:r>
            <w:r w:rsidR="0078544A">
              <w:t>CA</w:t>
            </w:r>
            <w:r w:rsidR="005028C5">
              <w:t xml:space="preserve"> </w:t>
            </w:r>
            <w:r w:rsidR="000224A2">
              <w:t>Rel-18 band configurations with UL TDD intra-band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21788938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78544A">
              <w:t>8</w:t>
            </w:r>
            <w:r>
              <w:t>-05</w:t>
            </w:r>
            <w:r w:rsidR="00263FC9">
              <w:t>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C1EEF89" w:rsidR="00E61721" w:rsidRPr="00263FC9" w:rsidRDefault="00105E82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105E82">
              <w:rPr>
                <w:sz w:val="16"/>
                <w:szCs w:val="16"/>
              </w:rPr>
              <w:t>DL_n5A-n66A-n77C/UL_n77C,DL_n2A-n77C/UL_n77C,DL_n5A-n77C/UL_n77C,DL_n66A-n77C/UL_n77C,DL_n48A-n77C/UL_n77C,DL_n48B-n77A/UL_n48B,DL_n2A-n48B/UL_n48B,DL_n5A-n48B/UL_n48B,DL_n48B-n66A/UL_n48B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8FC63" w14:textId="77777777" w:rsidR="00574D7F" w:rsidRDefault="00574D7F">
      <w:pPr>
        <w:spacing w:after="0"/>
      </w:pPr>
      <w:r>
        <w:separator/>
      </w:r>
    </w:p>
  </w:endnote>
  <w:endnote w:type="continuationSeparator" w:id="0">
    <w:p w14:paraId="2A7FDB1D" w14:textId="77777777" w:rsidR="00574D7F" w:rsidRDefault="00574D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8D9EB" w14:textId="77777777" w:rsidR="00574D7F" w:rsidRDefault="00574D7F">
      <w:pPr>
        <w:spacing w:after="0"/>
      </w:pPr>
      <w:r>
        <w:separator/>
      </w:r>
    </w:p>
  </w:footnote>
  <w:footnote w:type="continuationSeparator" w:id="0">
    <w:p w14:paraId="1732E936" w14:textId="77777777" w:rsidR="00574D7F" w:rsidRDefault="00574D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24A2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5E82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028C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74D7F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0942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56F5A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CDDF39A-F2EE-4432-9992-C44259CA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2024-08-05T21:31:00Z</dcterms:created>
  <dcterms:modified xsi:type="dcterms:W3CDTF">2024-08-05T21:33:00Z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